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685" w:rsidRDefault="00920685" w:rsidP="00920685">
      <w:pPr>
        <w:pStyle w:val="NoSpacing"/>
      </w:pPr>
      <w:r>
        <w:rPr>
          <w:u w:val="single"/>
        </w:rPr>
        <w:t>John GODFRAY</w:t>
      </w:r>
      <w:r>
        <w:t xml:space="preserve">    (fl.1508-9)</w:t>
      </w:r>
    </w:p>
    <w:p w:rsidR="00920685" w:rsidRDefault="00920685" w:rsidP="0092068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Elham</w:t>
      </w:r>
      <w:proofErr w:type="spellEnd"/>
      <w:r>
        <w:t xml:space="preserve">, Kent. </w:t>
      </w:r>
    </w:p>
    <w:p w:rsidR="00920685" w:rsidRDefault="00920685" w:rsidP="00920685">
      <w:pPr>
        <w:pStyle w:val="NoSpacing"/>
      </w:pPr>
    </w:p>
    <w:p w:rsidR="00920685" w:rsidRDefault="00920685" w:rsidP="00920685">
      <w:pPr>
        <w:pStyle w:val="NoSpacing"/>
      </w:pPr>
    </w:p>
    <w:p w:rsidR="00920685" w:rsidRDefault="00920685" w:rsidP="00920685">
      <w:pPr>
        <w:pStyle w:val="NoSpacing"/>
      </w:pPr>
      <w:r>
        <w:t xml:space="preserve">        1508-9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920685" w:rsidRDefault="00920685" w:rsidP="00920685">
      <w:pPr>
        <w:pStyle w:val="NoSpacing"/>
      </w:pPr>
    </w:p>
    <w:p w:rsidR="00920685" w:rsidRDefault="00920685" w:rsidP="00920685">
      <w:pPr>
        <w:pStyle w:val="NoSpacing"/>
      </w:pPr>
    </w:p>
    <w:p w:rsidR="00920685" w:rsidRDefault="00920685" w:rsidP="00920685">
      <w:pPr>
        <w:pStyle w:val="NoSpacing"/>
      </w:pPr>
      <w:r>
        <w:t>22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685" w:rsidRDefault="00920685" w:rsidP="00920DE3">
      <w:pPr>
        <w:spacing w:after="0" w:line="240" w:lineRule="auto"/>
      </w:pPr>
      <w:r>
        <w:separator/>
      </w:r>
    </w:p>
  </w:endnote>
  <w:endnote w:type="continuationSeparator" w:id="0">
    <w:p w:rsidR="00920685" w:rsidRDefault="009206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685" w:rsidRDefault="00920685" w:rsidP="00920DE3">
      <w:pPr>
        <w:spacing w:after="0" w:line="240" w:lineRule="auto"/>
      </w:pPr>
      <w:r>
        <w:separator/>
      </w:r>
    </w:p>
  </w:footnote>
  <w:footnote w:type="continuationSeparator" w:id="0">
    <w:p w:rsidR="00920685" w:rsidRDefault="009206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685"/>
    <w:rsid w:val="00120749"/>
    <w:rsid w:val="00624CAE"/>
    <w:rsid w:val="0092068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2014-05-06T20:45:00Z</dcterms:created>
  <dcterms:modified xsi:type="dcterms:W3CDTF">2014-05-06T20:45:00Z</dcterms:modified>
</cp:coreProperties>
</file>